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EC1502">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EC1502">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5835" w:rsidRPr="00ED38EA" w:rsidRDefault="006C5835"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EC1502"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C1502" w:rsidRPr="00EC1502">
        <w:rPr>
          <w:rFonts w:asciiTheme="majorHAnsi" w:eastAsia="Times New Roman" w:hAnsiTheme="majorHAnsi" w:cstheme="majorHAnsi"/>
          <w:b/>
          <w:i/>
          <w:color w:val="000000"/>
          <w:sz w:val="26"/>
          <w:szCs w:val="26"/>
          <w:lang w:val="en-US" w:eastAsia="vi-VN"/>
        </w:rPr>
        <w:t>Nguyễn Thị Huyền Nga</w:t>
      </w:r>
    </w:p>
    <w:p w:rsidR="00EC1502" w:rsidRPr="003F3E38" w:rsidRDefault="00545FE4" w:rsidP="00FE3A0E">
      <w:pPr>
        <w:shd w:val="clear" w:color="auto" w:fill="FFFFFF"/>
        <w:spacing w:before="120" w:after="0" w:line="234" w:lineRule="atLeast"/>
        <w:ind w:firstLine="720"/>
        <w:rPr>
          <w:rFonts w:asciiTheme="majorHAnsi" w:eastAsia="Times New Roman" w:hAnsiTheme="majorHAnsi" w:cstheme="majorHAnsi"/>
          <w:i/>
          <w:color w:val="000000"/>
          <w:sz w:val="18"/>
          <w:szCs w:val="18"/>
          <w:lang w:val="en-US"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w:t>
      </w:r>
      <w:r w:rsidR="006C5835">
        <w:rPr>
          <w:rFonts w:asciiTheme="majorHAnsi" w:eastAsia="Times New Roman" w:hAnsiTheme="majorHAnsi" w:cstheme="majorHAnsi"/>
          <w:color w:val="000000"/>
          <w:sz w:val="24"/>
          <w:szCs w:val="24"/>
          <w:lang w:val="en-US" w:eastAsia="vi-VN"/>
        </w:rPr>
        <w:t xml:space="preserve"> </w:t>
      </w:r>
      <w:r w:rsidR="006C5835" w:rsidRPr="003F3E38">
        <w:rPr>
          <w:rFonts w:asciiTheme="majorHAnsi" w:eastAsia="Times New Roman" w:hAnsiTheme="majorHAnsi" w:cstheme="majorHAnsi"/>
          <w:b/>
          <w:i/>
          <w:color w:val="000000"/>
          <w:sz w:val="24"/>
          <w:szCs w:val="24"/>
          <w:lang w:val="en-US" w:eastAsia="vi-VN"/>
        </w:rPr>
        <w:t>Khoa Khoa học cơ bản, tổ</w:t>
      </w:r>
      <w:r w:rsidRPr="003F3E38">
        <w:rPr>
          <w:rFonts w:asciiTheme="majorHAnsi" w:eastAsia="Times New Roman" w:hAnsiTheme="majorHAnsi" w:cstheme="majorHAnsi"/>
          <w:b/>
          <w:i/>
          <w:color w:val="000000"/>
          <w:sz w:val="24"/>
          <w:szCs w:val="24"/>
          <w:lang w:eastAsia="vi-VN"/>
        </w:rPr>
        <w:t> </w:t>
      </w:r>
      <w:r w:rsidR="00EC1502" w:rsidRPr="003F3E38">
        <w:rPr>
          <w:rFonts w:asciiTheme="majorHAnsi" w:eastAsia="Times New Roman" w:hAnsiTheme="majorHAnsi" w:cstheme="majorHAnsi"/>
          <w:b/>
          <w:i/>
          <w:color w:val="000000"/>
          <w:sz w:val="26"/>
          <w:szCs w:val="26"/>
          <w:lang w:val="en-US" w:eastAsia="vi-VN"/>
        </w:rPr>
        <w:t>Lý – Hóa</w:t>
      </w:r>
    </w:p>
    <w:p w:rsidR="00EC1502" w:rsidRPr="00AB70FF"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18"/>
          <w:szCs w:val="18"/>
          <w:lang w:val="en-US"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AB70FF">
        <w:rPr>
          <w:rFonts w:asciiTheme="majorHAnsi" w:eastAsia="Times New Roman" w:hAnsiTheme="majorHAnsi" w:cstheme="majorHAnsi"/>
          <w:color w:val="000000"/>
          <w:sz w:val="24"/>
          <w:szCs w:val="24"/>
          <w:lang w:val="en-US" w:eastAsia="vi-VN"/>
        </w:rPr>
        <w:t>Cao đẳng, Trung cấp</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EC1502">
        <w:rPr>
          <w:rFonts w:asciiTheme="majorHAnsi" w:eastAsia="Times New Roman" w:hAnsiTheme="majorHAnsi" w:cstheme="majorHAnsi"/>
          <w:color w:val="000000"/>
          <w:sz w:val="24"/>
          <w:szCs w:val="24"/>
          <w:lang w:val="en-US" w:eastAsia="vi-VN"/>
        </w:rPr>
        <w:t>:  Lý thuyết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C583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C5835">
              <w:rPr>
                <w:rFonts w:asciiTheme="majorHAnsi" w:eastAsia="Times New Roman" w:hAnsiTheme="majorHAnsi" w:cstheme="majorHAnsi"/>
                <w:color w:val="000000"/>
                <w:sz w:val="24"/>
                <w:szCs w:val="24"/>
                <w:lang w:val="en-US" w:eastAsia="vi-VN"/>
              </w:rPr>
              <w:t>18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C583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C5835">
              <w:rPr>
                <w:rFonts w:asciiTheme="majorHAnsi" w:eastAsia="Times New Roman" w:hAnsiTheme="majorHAnsi" w:cstheme="majorHAnsi"/>
                <w:color w:val="000000"/>
                <w:sz w:val="24"/>
                <w:szCs w:val="24"/>
                <w:lang w:val="en-US" w:eastAsia="vi-VN"/>
              </w:rPr>
              <w:t>90%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B70FF"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B70FF">
              <w:rPr>
                <w:rFonts w:asciiTheme="majorHAnsi" w:eastAsia="Times New Roman" w:hAnsiTheme="majorHAnsi" w:cstheme="majorHAnsi"/>
                <w:b/>
                <w:color w:val="000000"/>
                <w:sz w:val="24"/>
                <w:szCs w:val="24"/>
                <w:lang w:eastAsia="vi-VN"/>
              </w:rPr>
              <w:t> </w:t>
            </w:r>
            <w:r w:rsidR="00AB70FF" w:rsidRPr="00AB70FF">
              <w:rPr>
                <w:rFonts w:asciiTheme="majorHAnsi" w:eastAsia="Times New Roman" w:hAnsiTheme="majorHAnsi" w:cstheme="majorHAnsi"/>
                <w:b/>
                <w:color w:val="000000"/>
                <w:sz w:val="24"/>
                <w:szCs w:val="24"/>
                <w:lang w:val="en-US" w:eastAsia="vi-VN"/>
              </w:rPr>
              <w:t>16</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B70FF" w:rsidRDefault="00AB70F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B70FF">
              <w:rPr>
                <w:rFonts w:asciiTheme="majorHAnsi" w:eastAsia="Times New Roman" w:hAnsiTheme="majorHAnsi" w:cstheme="majorHAnsi"/>
                <w:b/>
                <w:color w:val="000000"/>
                <w:sz w:val="24"/>
                <w:szCs w:val="24"/>
                <w:lang w:val="en-US" w:eastAsia="vi-VN"/>
              </w:rPr>
              <w:t>80%</w:t>
            </w:r>
            <w:r w:rsidR="00545FE4" w:rsidRPr="00AB70FF">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AB70FF"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B70FF" w:rsidRPr="00BA380E"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6C5835"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TN đại học sư phạm Hà Nội 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6C5835" w:rsidRDefault="00AB70FF"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TN đại học sư phạm Hà Nội 1</w:t>
            </w:r>
            <w:r w:rsidRPr="005B7F0A">
              <w:rPr>
                <w:rFonts w:asciiTheme="majorHAnsi" w:eastAsia="Times New Roman" w:hAnsiTheme="majorHAnsi" w:cstheme="majorHAnsi"/>
                <w:color w:val="000000"/>
                <w:sz w:val="24"/>
                <w:szCs w:val="24"/>
                <w:lang w:eastAsia="vi-VN"/>
              </w:rPr>
              <w:t> </w:t>
            </w:r>
          </w:p>
        </w:tc>
      </w:tr>
      <w:tr w:rsidR="00AB70FF"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B70FF" w:rsidRPr="00BA380E"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AB70FF" w:rsidRPr="00202E5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Toefl</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467</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202E5F" w:rsidRDefault="00AB70FF" w:rsidP="00AB70F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TOEFL</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467</w:t>
            </w:r>
          </w:p>
        </w:tc>
      </w:tr>
      <w:tr w:rsidR="00AB70FF"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B70FF" w:rsidRPr="00BA380E"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6C5835"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Bài giảng hóa học đại cương1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6C5835" w:rsidRDefault="00AB70FF"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Bài giảng PowerPoint hóa học đại cương1</w:t>
            </w:r>
            <w:r w:rsidRPr="005B7F0A">
              <w:rPr>
                <w:rFonts w:asciiTheme="majorHAnsi" w:eastAsia="Times New Roman" w:hAnsiTheme="majorHAnsi" w:cstheme="majorHAnsi"/>
                <w:color w:val="000000"/>
                <w:sz w:val="24"/>
                <w:szCs w:val="24"/>
                <w:lang w:eastAsia="vi-VN"/>
              </w:rPr>
              <w:t> </w:t>
            </w:r>
          </w:p>
        </w:tc>
      </w:tr>
      <w:tr w:rsidR="00AB70FF"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B70FF" w:rsidRPr="002B2315" w:rsidRDefault="00AB70F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92,3%</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B70FF"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B70FF" w:rsidRPr="00BA380E"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1642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1642F" w:rsidRDefault="00AB70FF"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B70FF"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B70FF" w:rsidRPr="00BA380E"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1642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2.2.1</w:t>
            </w:r>
          </w:p>
          <w:p w:rsid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học kỳ</w:t>
            </w:r>
          </w:p>
          <w:p w:rsidR="00AB70FF"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AB70FF" w:rsidRPr="003F3E38" w:rsidRDefault="00AB70F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hóa học 3</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1642F" w:rsidRDefault="00AB70FF" w:rsidP="00AB70F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Pr="005B7F0A" w:rsidRDefault="00AB70F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66,6%</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B70FF" w:rsidRDefault="00AB70FF"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Lịch giảng dạy học kỳ</w:t>
            </w:r>
          </w:p>
          <w:p w:rsidR="00AB70FF" w:rsidRPr="003F3E38" w:rsidRDefault="00AB70FF"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hóa học 3</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2.6.2.1</w:t>
            </w:r>
          </w:p>
          <w:p w:rsidR="006E5302" w:rsidRPr="005B7F0A" w:rsidRDefault="006E5302" w:rsidP="00D60F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Đề cương hóa học 1,2,3,4</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Đề cương hóa học 1,2,3,4</w:t>
            </w: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xml:space="preserve">Xây dựng kế hoạch, thực hiện các hoạt </w:t>
            </w:r>
            <w:r w:rsidRPr="005B7F0A">
              <w:rPr>
                <w:rFonts w:asciiTheme="majorHAnsi" w:eastAsia="Times New Roman" w:hAnsiTheme="majorHAnsi" w:cstheme="majorHAnsi"/>
                <w:color w:val="000000"/>
                <w:sz w:val="24"/>
                <w:szCs w:val="24"/>
                <w:lang w:eastAsia="vi-VN"/>
              </w:rPr>
              <w:lastRenderedPageBreak/>
              <w:t>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1642F"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2.7.1</w:t>
            </w:r>
          </w:p>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Kế hoạch giáo dục đạo đức cho HSSV</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1642F" w:rsidRDefault="006E5302"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 hoạch giáo dục đạo đức cho HSSV</w:t>
            </w: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1642F"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1642F" w:rsidRDefault="006E5302"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2B2315" w:rsidRDefault="006E53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6E5302" w:rsidRDefault="006E530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E5302">
              <w:rPr>
                <w:rFonts w:asciiTheme="majorHAnsi" w:eastAsia="Times New Roman" w:hAnsiTheme="majorHAnsi" w:cstheme="majorHAnsi"/>
                <w:b/>
                <w:color w:val="000000"/>
                <w:sz w:val="24"/>
                <w:szCs w:val="24"/>
                <w:lang w:val="en-US" w:eastAsia="vi-VN"/>
              </w:rPr>
              <w:t>12</w:t>
            </w:r>
            <w:r w:rsidRPr="006E5302">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6E5302" w:rsidRDefault="006E53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302">
              <w:rPr>
                <w:rFonts w:asciiTheme="majorHAnsi" w:eastAsia="Times New Roman" w:hAnsiTheme="majorHAnsi" w:cstheme="majorHAnsi"/>
                <w:b/>
                <w:color w:val="000000"/>
                <w:sz w:val="24"/>
                <w:szCs w:val="24"/>
                <w:lang w:eastAsia="vi-VN"/>
              </w:rPr>
              <w:t> </w:t>
            </w:r>
            <w:r w:rsidRPr="006E5302">
              <w:rPr>
                <w:rFonts w:asciiTheme="majorHAnsi" w:eastAsia="Times New Roman" w:hAnsiTheme="majorHAnsi" w:cstheme="majorHAnsi"/>
                <w:b/>
                <w:color w:val="000000"/>
                <w:sz w:val="24"/>
                <w:szCs w:val="24"/>
                <w:lang w:val="en-US" w:eastAsia="vi-VN"/>
              </w:rPr>
              <w:t>75%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6E5302"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2B2315" w:rsidRDefault="006E5302"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1642F"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B641D">
              <w:rPr>
                <w:rFonts w:asciiTheme="majorHAnsi" w:eastAsia="Times New Roman" w:hAnsiTheme="majorHAnsi" w:cstheme="majorHAnsi"/>
                <w:color w:val="000000"/>
                <w:sz w:val="24"/>
                <w:szCs w:val="24"/>
                <w:lang w:val="en-US" w:eastAsia="vi-VN"/>
              </w:rPr>
              <w:t>50%</w:t>
            </w:r>
            <w:r w:rsidR="00DB641D"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NCKH</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NCKH</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D35A13" w:rsidRDefault="006E53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BA380E" w:rsidRDefault="006E53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DB641D" w:rsidRDefault="006E530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641D">
              <w:rPr>
                <w:rFonts w:asciiTheme="majorHAnsi" w:eastAsia="Times New Roman" w:hAnsiTheme="majorHAnsi" w:cstheme="majorHAnsi"/>
                <w:b/>
                <w:color w:val="000000"/>
                <w:sz w:val="24"/>
                <w:szCs w:val="24"/>
                <w:lang w:val="en-US" w:eastAsia="vi-VN"/>
              </w:rPr>
              <w:t>86,3</w:t>
            </w:r>
            <w:r w:rsidRPr="00DB641D">
              <w:rPr>
                <w:rFonts w:asciiTheme="majorHAnsi" w:eastAsia="Times New Roman" w:hAnsiTheme="majorHAnsi" w:cstheme="majorHAnsi"/>
                <w:b/>
                <w:color w:val="000000"/>
                <w:sz w:val="24"/>
                <w:szCs w:val="24"/>
                <w:lang w:eastAsia="vi-VN"/>
              </w:rPr>
              <w:t> </w:t>
            </w:r>
            <w:r w:rsidRPr="00DB641D">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5302" w:rsidRPr="005B7F0A" w:rsidTr="00AB70F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6E5302" w:rsidRDefault="006E53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DB641D" w:rsidRDefault="006E530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641D">
              <w:rPr>
                <w:rFonts w:asciiTheme="majorHAnsi" w:eastAsia="Times New Roman" w:hAnsiTheme="majorHAnsi" w:cstheme="majorHAnsi"/>
                <w:b/>
                <w:color w:val="000000"/>
                <w:sz w:val="24"/>
                <w:szCs w:val="24"/>
                <w:lang w:val="en-US" w:eastAsia="vi-VN"/>
              </w:rPr>
              <w:t>A</w:t>
            </w:r>
            <w:r w:rsidRPr="00DB641D">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E5302" w:rsidRPr="005B7F0A" w:rsidRDefault="006E53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9769A4">
        <w:rPr>
          <w:rFonts w:asciiTheme="majorHAnsi" w:eastAsia="Times New Roman" w:hAnsiTheme="majorHAnsi" w:cstheme="majorHAnsi"/>
          <w:i/>
          <w:iCs/>
          <w:color w:val="000000"/>
          <w:sz w:val="24"/>
          <w:szCs w:val="24"/>
          <w:lang w:val="en-US" w:eastAsia="vi-VN"/>
        </w:rPr>
        <w:t xml:space="preserve"> 23</w:t>
      </w:r>
      <w:r w:rsidRPr="00342064">
        <w:rPr>
          <w:rFonts w:asciiTheme="majorHAnsi" w:eastAsia="Times New Roman" w:hAnsiTheme="majorHAnsi" w:cstheme="majorHAnsi"/>
          <w:i/>
          <w:iCs/>
          <w:color w:val="000000"/>
          <w:sz w:val="24"/>
          <w:szCs w:val="24"/>
          <w:lang w:val="en-US" w:eastAsia="vi-VN"/>
        </w:rPr>
        <w:t xml:space="preserve"> tháng </w:t>
      </w:r>
      <w:r w:rsidR="009769A4">
        <w:rPr>
          <w:rFonts w:asciiTheme="majorHAnsi" w:eastAsia="Times New Roman" w:hAnsiTheme="majorHAnsi" w:cstheme="majorHAnsi"/>
          <w:i/>
          <w:iCs/>
          <w:color w:val="000000"/>
          <w:sz w:val="24"/>
          <w:szCs w:val="24"/>
          <w:lang w:val="en-US" w:eastAsia="vi-VN"/>
        </w:rPr>
        <w:t xml:space="preserve">03 </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68080D">
        <w:rPr>
          <w:rFonts w:asciiTheme="majorHAnsi" w:eastAsia="Times New Roman" w:hAnsiTheme="majorHAnsi" w:cstheme="majorHAnsi"/>
          <w:i/>
          <w:iCs/>
          <w:color w:val="000000"/>
          <w:sz w:val="24"/>
          <w:szCs w:val="24"/>
          <w:lang w:val="en-US" w:eastAsia="vi-VN"/>
        </w:rPr>
        <w:t xml:space="preserve"> 02 </w:t>
      </w:r>
      <w:r w:rsidRPr="00342064">
        <w:rPr>
          <w:rFonts w:asciiTheme="majorHAnsi" w:eastAsia="Times New Roman" w:hAnsiTheme="majorHAnsi" w:cstheme="majorHAnsi"/>
          <w:i/>
          <w:iCs/>
          <w:color w:val="000000"/>
          <w:sz w:val="24"/>
          <w:szCs w:val="24"/>
          <w:lang w:val="en-US" w:eastAsia="vi-VN"/>
        </w:rPr>
        <w:t xml:space="preserve"> tháng </w:t>
      </w:r>
      <w:r w:rsidR="0068080D">
        <w:rPr>
          <w:rFonts w:asciiTheme="majorHAnsi" w:eastAsia="Times New Roman" w:hAnsiTheme="majorHAnsi" w:cstheme="majorHAnsi"/>
          <w:i/>
          <w:iCs/>
          <w:color w:val="000000"/>
          <w:sz w:val="24"/>
          <w:szCs w:val="24"/>
          <w:lang w:val="en-US" w:eastAsia="vi-VN"/>
        </w:rPr>
        <w:t xml:space="preserve">4 </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F4114C">
              <w:rPr>
                <w:rFonts w:asciiTheme="majorHAnsi" w:eastAsia="Times New Roman" w:hAnsiTheme="majorHAnsi" w:cstheme="majorHAnsi"/>
                <w:b/>
                <w:bCs/>
                <w:color w:val="000000"/>
                <w:sz w:val="26"/>
                <w:szCs w:val="26"/>
                <w:lang w:eastAsia="vi-VN"/>
              </w:rPr>
              <w:t>KHOA</w:t>
            </w:r>
            <w:r w:rsidR="00F4114C">
              <w:rPr>
                <w:rFonts w:asciiTheme="majorHAnsi" w:eastAsia="Times New Roman" w:hAnsiTheme="majorHAnsi" w:cstheme="majorHAnsi"/>
                <w:b/>
                <w:bCs/>
                <w:color w:val="000000"/>
                <w:sz w:val="26"/>
                <w:szCs w:val="26"/>
                <w:lang w:val="en-US" w:eastAsia="vi-VN"/>
              </w:rPr>
              <w:t xml:space="preserve"> 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5835" w:rsidRPr="00ED38EA" w:rsidRDefault="006C5835"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C1502" w:rsidRPr="00EC1502">
        <w:rPr>
          <w:rFonts w:asciiTheme="majorHAnsi" w:eastAsia="Times New Roman" w:hAnsiTheme="majorHAnsi" w:cstheme="majorHAnsi"/>
          <w:b/>
          <w:i/>
          <w:color w:val="000000"/>
          <w:sz w:val="26"/>
          <w:szCs w:val="26"/>
          <w:lang w:val="en-US" w:eastAsia="vi-VN"/>
        </w:rPr>
        <w:t>Nguyễn Thị Huyền Nga</w:t>
      </w:r>
    </w:p>
    <w:p w:rsidR="003F3E38" w:rsidRPr="003F3E38" w:rsidRDefault="00545FE4" w:rsidP="003F3E38">
      <w:pPr>
        <w:shd w:val="clear" w:color="auto" w:fill="FFFFFF"/>
        <w:spacing w:before="120" w:after="0" w:line="234" w:lineRule="atLeast"/>
        <w:ind w:firstLine="720"/>
        <w:rPr>
          <w:rFonts w:asciiTheme="majorHAnsi" w:eastAsia="Times New Roman" w:hAnsiTheme="majorHAnsi" w:cstheme="majorHAnsi"/>
          <w:i/>
          <w:color w:val="000000"/>
          <w:sz w:val="18"/>
          <w:szCs w:val="18"/>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3F3E38" w:rsidRPr="003F3E38">
        <w:rPr>
          <w:rFonts w:asciiTheme="majorHAnsi" w:eastAsia="Times New Roman" w:hAnsiTheme="majorHAnsi" w:cstheme="majorHAnsi"/>
          <w:b/>
          <w:i/>
          <w:color w:val="000000"/>
          <w:sz w:val="24"/>
          <w:szCs w:val="24"/>
          <w:lang w:val="en-US" w:eastAsia="vi-VN"/>
        </w:rPr>
        <w:t>Khoa Khoa học cơ bản, tổ</w:t>
      </w:r>
      <w:r w:rsidR="003F3E38" w:rsidRPr="003F3E38">
        <w:rPr>
          <w:rFonts w:asciiTheme="majorHAnsi" w:eastAsia="Times New Roman" w:hAnsiTheme="majorHAnsi" w:cstheme="majorHAnsi"/>
          <w:b/>
          <w:i/>
          <w:color w:val="000000"/>
          <w:sz w:val="24"/>
          <w:szCs w:val="24"/>
          <w:lang w:eastAsia="vi-VN"/>
        </w:rPr>
        <w:t> </w:t>
      </w:r>
      <w:r w:rsidR="003F3E38" w:rsidRPr="003F3E38">
        <w:rPr>
          <w:rFonts w:asciiTheme="majorHAnsi" w:eastAsia="Times New Roman" w:hAnsiTheme="majorHAnsi" w:cstheme="majorHAnsi"/>
          <w:b/>
          <w:i/>
          <w:color w:val="000000"/>
          <w:sz w:val="26"/>
          <w:szCs w:val="26"/>
          <w:lang w:val="en-US" w:eastAsia="vi-VN"/>
        </w:rPr>
        <w:t>Lý – Hóa</w:t>
      </w:r>
    </w:p>
    <w:p w:rsidR="00EC1502" w:rsidRPr="00380C8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18"/>
          <w:szCs w:val="1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380C8D">
        <w:rPr>
          <w:rFonts w:asciiTheme="majorHAnsi" w:eastAsia="Times New Roman" w:hAnsiTheme="majorHAnsi" w:cstheme="majorHAnsi"/>
          <w:color w:val="000000"/>
          <w:sz w:val="24"/>
          <w:szCs w:val="24"/>
          <w:lang w:val="en-US" w:eastAsia="vi-VN"/>
        </w:rPr>
        <w:t xml:space="preserve"> Cao đẳng Trung cấp</w:t>
      </w:r>
    </w:p>
    <w:p w:rsidR="00545FE4" w:rsidRPr="005B7F0A" w:rsidRDefault="00EC1502"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A31EB" w:rsidRPr="005B7F0A" w:rsidTr="00F4327B">
        <w:trPr>
          <w:tblCellSpacing w:w="0" w:type="dxa"/>
        </w:trPr>
        <w:tc>
          <w:tcPr>
            <w:tcW w:w="1019"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16</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16</w:t>
            </w:r>
          </w:p>
        </w:tc>
        <w:tc>
          <w:tcPr>
            <w:tcW w:w="524" w:type="pct"/>
            <w:gridSpan w:val="2"/>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80%</w:t>
            </w:r>
            <w:r w:rsidRPr="005A31EB">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9769A4">
        <w:trPr>
          <w:trHeight w:val="1007"/>
          <w:tblCellSpacing w:w="0" w:type="dxa"/>
        </w:trPr>
        <w:tc>
          <w:tcPr>
            <w:tcW w:w="1019"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5A31EB" w:rsidRPr="00202E5F" w:rsidRDefault="005A31EB" w:rsidP="005A3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83,3%</w:t>
            </w:r>
          </w:p>
        </w:tc>
        <w:tc>
          <w:tcPr>
            <w:tcW w:w="92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19" w:type="pct"/>
            <w:shd w:val="clear" w:color="auto" w:fill="FFFFFF"/>
            <w:vAlign w:val="center"/>
            <w:hideMark/>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A31EB" w:rsidRPr="00576E79"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TN đại học sư phạm Hà Nội 1</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TN đại học sư phạm Hà Nội 1</w:t>
            </w: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A31EB" w:rsidRPr="00576E79"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A31EB" w:rsidRPr="00576E79"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A31EB" w:rsidRPr="00576E79"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A31EB" w:rsidRPr="00576E79"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A31EB" w:rsidRPr="00576E79"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4</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100%</w:t>
            </w:r>
          </w:p>
        </w:tc>
        <w:tc>
          <w:tcPr>
            <w:tcW w:w="969" w:type="pct"/>
            <w:gridSpan w:val="2"/>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19" w:type="pct"/>
            <w:shd w:val="clear" w:color="auto" w:fill="FFFFFF"/>
            <w:vAlign w:val="center"/>
          </w:tcPr>
          <w:p w:rsidR="005A31EB"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A31EB" w:rsidRPr="006C3990" w:rsidRDefault="005A31EB"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A31EB" w:rsidRPr="007153A0"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Default="005A31EB" w:rsidP="00202E5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5A31EB" w:rsidRPr="005B7F0A" w:rsidRDefault="005A31EB" w:rsidP="00202E5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Toefl</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467</w:t>
            </w: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5A3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TOEFL</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467</w:t>
            </w: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A31EB" w:rsidRPr="007153A0"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2</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50%</w:t>
            </w:r>
            <w:r w:rsidRPr="005A31EB">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A31EB" w:rsidRPr="007153A0"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19"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A31EB" w:rsidRPr="007153A0"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496C8F" w:rsidRPr="005B7F0A" w:rsidTr="005A31E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9769A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9769A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769A4">
              <w:rPr>
                <w:rFonts w:asciiTheme="majorHAnsi" w:eastAsia="Times New Roman" w:hAnsiTheme="majorHAnsi" w:cstheme="majorHAnsi"/>
                <w:color w:val="000000"/>
                <w:sz w:val="24"/>
                <w:szCs w:val="24"/>
                <w:lang w:val="en-US" w:eastAsia="vi-VN"/>
              </w:rPr>
              <w:t>96,1%</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48</w:t>
            </w:r>
            <w:r w:rsidR="00545FE4"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92,3%</w:t>
            </w:r>
            <w:r w:rsidR="00545FE4"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5A31EB">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202E5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A31E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A31EB">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A31EB"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005A31EB" w:rsidRPr="005A31E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100%</w:t>
            </w:r>
            <w:r w:rsidR="00545FE4"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A31EB" w:rsidRPr="007153A0"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A31EB" w:rsidRPr="007153A0"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8</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66,6%</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A31EB" w:rsidRPr="0015486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học kỳ 1</w:t>
            </w: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202E5F" w:rsidRDefault="005A31EB" w:rsidP="005A3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A31EB" w:rsidRPr="0015486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hóa học 3</w:t>
            </w: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hóa học 3</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A31EB" w:rsidRPr="0015486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A31EB" w:rsidRPr="0015486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202E5F"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A31EB" w:rsidRPr="0015486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202E5F"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5A31EB" w:rsidRPr="0015486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8</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A31EB" w:rsidRPr="00FE775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A31EB" w:rsidRPr="00FE775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A31EB" w:rsidRPr="00FE775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A31EB" w:rsidRPr="00FE775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100%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A31EB" w:rsidRPr="009B0E1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A31EB" w:rsidRPr="009B0E1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4</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100%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rHeight w:val="1529"/>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A31EB" w:rsidRPr="009B0E1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A31EB" w:rsidRPr="009B0E1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A31EB" w:rsidRPr="00BA380E"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100%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A31EB" w:rsidRPr="00DE266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A31EB" w:rsidRPr="00DE2665"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Default="005A31EB" w:rsidP="00D60F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2.6.2.1</w:t>
            </w:r>
          </w:p>
          <w:p w:rsidR="005A31EB" w:rsidRPr="00A757F2" w:rsidRDefault="005A31EB" w:rsidP="00D60F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hóa học 1,2,3,4</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trình hóa học 1,2,3,4</w:t>
            </w: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8</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100%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2.2.7</w:t>
            </w:r>
          </w:p>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giáo dục đạo đức HSSV</w:t>
            </w: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giáo dục đạo đức HSSV</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005C16"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005C16"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100%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gridBefore w:val="1"/>
          <w:wBefore w:w="4" w:type="pct"/>
          <w:tblCellSpacing w:w="0" w:type="dxa"/>
        </w:trPr>
        <w:tc>
          <w:tcPr>
            <w:tcW w:w="1020" w:type="pct"/>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100%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12</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75%</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8</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A31EB">
              <w:rPr>
                <w:rFonts w:asciiTheme="majorHAnsi" w:eastAsia="Times New Roman" w:hAnsiTheme="majorHAnsi" w:cstheme="majorHAnsi"/>
                <w:b/>
                <w:color w:val="000000"/>
                <w:sz w:val="24"/>
                <w:szCs w:val="24"/>
                <w:lang w:eastAsia="vi-VN"/>
              </w:rPr>
              <w:t> </w:t>
            </w:r>
            <w:r w:rsidRPr="005A31EB">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Đang học trung cấp LLCTHC</w:t>
            </w: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2</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50%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2</w:t>
            </w:r>
            <w:r w:rsidRPr="005A31E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31EB" w:rsidRPr="005A31EB" w:rsidRDefault="005A31EB" w:rsidP="00191972">
            <w:pPr>
              <w:spacing w:before="120" w:after="0" w:line="234" w:lineRule="atLeast"/>
              <w:jc w:val="center"/>
              <w:rPr>
                <w:rFonts w:asciiTheme="majorHAnsi" w:eastAsia="Times New Roman" w:hAnsiTheme="majorHAnsi" w:cstheme="majorHAnsi"/>
                <w:b/>
                <w:color w:val="000000"/>
                <w:sz w:val="24"/>
                <w:szCs w:val="24"/>
                <w:lang w:eastAsia="vi-VN"/>
              </w:rPr>
            </w:pPr>
            <w:r w:rsidRPr="005A31EB">
              <w:rPr>
                <w:rFonts w:asciiTheme="majorHAnsi" w:eastAsia="Times New Roman" w:hAnsiTheme="majorHAnsi" w:cstheme="majorHAnsi"/>
                <w:b/>
                <w:color w:val="000000"/>
                <w:sz w:val="24"/>
                <w:szCs w:val="24"/>
                <w:lang w:val="en-US" w:eastAsia="vi-VN"/>
              </w:rPr>
              <w:t>50%</w:t>
            </w:r>
            <w:r w:rsidRPr="005A31E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NCKH</w:t>
            </w:r>
          </w:p>
        </w:tc>
        <w:tc>
          <w:tcPr>
            <w:tcW w:w="387"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NCKH</w:t>
            </w:r>
          </w:p>
        </w:tc>
      </w:tr>
      <w:tr w:rsidR="005A31EB" w:rsidRPr="005B7F0A" w:rsidTr="005A31EB">
        <w:trPr>
          <w:tblCellSpacing w:w="0" w:type="dxa"/>
        </w:trPr>
        <w:tc>
          <w:tcPr>
            <w:tcW w:w="1024" w:type="pct"/>
            <w:gridSpan w:val="2"/>
            <w:shd w:val="clear" w:color="auto" w:fill="FFFFFF"/>
            <w:vAlign w:val="center"/>
          </w:tcPr>
          <w:p w:rsidR="005A31EB" w:rsidRPr="00D4731D" w:rsidRDefault="005A31E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A31EB" w:rsidRPr="00BB5CF1"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A31EB" w:rsidRPr="00076065"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A757F2"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76</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A31EB" w:rsidRPr="00A757F2" w:rsidRDefault="005A31EB"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A31EB" w:rsidRPr="00D4731D" w:rsidRDefault="005A31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86,3</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5A31EB" w:rsidRPr="005B7F0A" w:rsidRDefault="005A31EB"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31EB" w:rsidRPr="005B7F0A" w:rsidTr="005A31EB">
        <w:trPr>
          <w:tblCellSpacing w:w="0" w:type="dxa"/>
        </w:trPr>
        <w:tc>
          <w:tcPr>
            <w:tcW w:w="1024" w:type="pct"/>
            <w:gridSpan w:val="2"/>
            <w:shd w:val="clear" w:color="auto" w:fill="FFFFFF"/>
            <w:vAlign w:val="center"/>
            <w:hideMark/>
          </w:tcPr>
          <w:p w:rsidR="005A31EB" w:rsidRPr="00D4731D"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31EB" w:rsidRPr="005A31EB" w:rsidRDefault="005A31E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A31EB" w:rsidRPr="005B7F0A" w:rsidRDefault="005A31E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9769A4">
        <w:rPr>
          <w:rFonts w:asciiTheme="majorHAnsi" w:eastAsia="Times New Roman" w:hAnsiTheme="majorHAnsi" w:cstheme="majorHAnsi"/>
          <w:i/>
          <w:iCs/>
          <w:color w:val="000000"/>
          <w:sz w:val="26"/>
          <w:szCs w:val="26"/>
          <w:lang w:val="en-US" w:eastAsia="vi-VN"/>
        </w:rPr>
        <w:t xml:space="preserve"> 23</w:t>
      </w:r>
      <w:r w:rsidRPr="00496C8F">
        <w:rPr>
          <w:rFonts w:asciiTheme="majorHAnsi" w:eastAsia="Times New Roman" w:hAnsiTheme="majorHAnsi" w:cstheme="majorHAnsi"/>
          <w:i/>
          <w:iCs/>
          <w:color w:val="000000"/>
          <w:sz w:val="26"/>
          <w:szCs w:val="26"/>
          <w:lang w:val="en-US" w:eastAsia="vi-VN"/>
        </w:rPr>
        <w:t xml:space="preserve"> tháng </w:t>
      </w:r>
      <w:r w:rsidR="009769A4">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năm 2018</w:t>
      </w:r>
      <w:r w:rsidRPr="00496C8F">
        <w:rPr>
          <w:rFonts w:asciiTheme="majorHAnsi" w:eastAsia="Times New Roman" w:hAnsiTheme="majorHAnsi" w:cstheme="majorHAnsi"/>
          <w:i/>
          <w:iCs/>
          <w:color w:val="000000"/>
          <w:sz w:val="26"/>
          <w:szCs w:val="26"/>
          <w:lang w:val="en-US" w:eastAsia="vi-VN"/>
        </w:rPr>
        <w:tab/>
        <w:t>Tp.HCM, ngày</w:t>
      </w:r>
      <w:r w:rsidR="006C2930">
        <w:rPr>
          <w:rFonts w:asciiTheme="majorHAnsi" w:eastAsia="Times New Roman" w:hAnsiTheme="majorHAnsi" w:cstheme="majorHAnsi"/>
          <w:i/>
          <w:iCs/>
          <w:color w:val="000000"/>
          <w:sz w:val="26"/>
          <w:szCs w:val="26"/>
          <w:lang w:val="en-US" w:eastAsia="vi-VN"/>
        </w:rPr>
        <w:t xml:space="preserve"> 02 </w:t>
      </w:r>
      <w:r w:rsidRPr="00496C8F">
        <w:rPr>
          <w:rFonts w:asciiTheme="majorHAnsi" w:eastAsia="Times New Roman" w:hAnsiTheme="majorHAnsi" w:cstheme="majorHAnsi"/>
          <w:i/>
          <w:iCs/>
          <w:color w:val="000000"/>
          <w:sz w:val="26"/>
          <w:szCs w:val="26"/>
          <w:lang w:val="en-US" w:eastAsia="vi-VN"/>
        </w:rPr>
        <w:t xml:space="preserve"> tháng </w:t>
      </w:r>
      <w:r w:rsidR="006C2930">
        <w:rPr>
          <w:rFonts w:asciiTheme="majorHAnsi" w:eastAsia="Times New Roman" w:hAnsiTheme="majorHAnsi" w:cstheme="majorHAnsi"/>
          <w:i/>
          <w:iCs/>
          <w:color w:val="000000"/>
          <w:sz w:val="26"/>
          <w:szCs w:val="26"/>
          <w:lang w:val="en-US" w:eastAsia="vi-VN"/>
        </w:rPr>
        <w:t xml:space="preserve">4 </w:t>
      </w:r>
      <w:bookmarkStart w:id="3" w:name="_GoBack"/>
      <w:bookmarkEnd w:id="3"/>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3F3E38"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3F3E38" w:rsidRDefault="003F3E38">
      <w:pPr>
        <w:tabs>
          <w:tab w:val="center" w:pos="3119"/>
          <w:tab w:val="center" w:pos="10490"/>
        </w:tabs>
        <w:spacing w:after="0" w:line="240" w:lineRule="auto"/>
      </w:pPr>
    </w:p>
    <w:sectPr w:rsidR="003F3E38" w:rsidSect="009769A4">
      <w:pgSz w:w="16838" w:h="11906" w:orient="landscape"/>
      <w:pgMar w:top="630"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5C16"/>
    <w:rsid w:val="001544C4"/>
    <w:rsid w:val="001B000F"/>
    <w:rsid w:val="001E0566"/>
    <w:rsid w:val="00202E5F"/>
    <w:rsid w:val="00231941"/>
    <w:rsid w:val="002444F6"/>
    <w:rsid w:val="00270BD1"/>
    <w:rsid w:val="002F7994"/>
    <w:rsid w:val="00380C8D"/>
    <w:rsid w:val="003F3E38"/>
    <w:rsid w:val="00442D8B"/>
    <w:rsid w:val="00452388"/>
    <w:rsid w:val="00496C8F"/>
    <w:rsid w:val="004C0365"/>
    <w:rsid w:val="004E4F58"/>
    <w:rsid w:val="0051642F"/>
    <w:rsid w:val="00545FE4"/>
    <w:rsid w:val="005A31EB"/>
    <w:rsid w:val="006449F9"/>
    <w:rsid w:val="0068080D"/>
    <w:rsid w:val="006B70D5"/>
    <w:rsid w:val="006C2930"/>
    <w:rsid w:val="006C3990"/>
    <w:rsid w:val="006C5835"/>
    <w:rsid w:val="006E5302"/>
    <w:rsid w:val="0075132C"/>
    <w:rsid w:val="00863A24"/>
    <w:rsid w:val="008764C9"/>
    <w:rsid w:val="009769A4"/>
    <w:rsid w:val="00A076AC"/>
    <w:rsid w:val="00A64669"/>
    <w:rsid w:val="00A757F2"/>
    <w:rsid w:val="00AB70FF"/>
    <w:rsid w:val="00AE0AD2"/>
    <w:rsid w:val="00C17CEE"/>
    <w:rsid w:val="00C65504"/>
    <w:rsid w:val="00D54DDF"/>
    <w:rsid w:val="00D60FDE"/>
    <w:rsid w:val="00D65B24"/>
    <w:rsid w:val="00DB641D"/>
    <w:rsid w:val="00E37DDE"/>
    <w:rsid w:val="00EA2C26"/>
    <w:rsid w:val="00EC1502"/>
    <w:rsid w:val="00F4114C"/>
    <w:rsid w:val="00F4327B"/>
    <w:rsid w:val="00F54AD7"/>
    <w:rsid w:val="00F77DDE"/>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F41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1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F41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1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3B6A86FB-BE45-4458-9AAB-BFCF7327D020}">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14</TotalTime>
  <Pages>11</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9</cp:revision>
  <cp:lastPrinted>2018-03-29T04:53:00Z</cp:lastPrinted>
  <dcterms:created xsi:type="dcterms:W3CDTF">2018-04-03T12:50:00Z</dcterms:created>
  <dcterms:modified xsi:type="dcterms:W3CDTF">2018-04-03T13:03:00Z</dcterms:modified>
</cp:coreProperties>
</file>